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614" w:rsidRPr="00743EAA" w:rsidRDefault="00AE3614" w:rsidP="00AE3614">
      <w:pPr>
        <w:jc w:val="right"/>
        <w:rPr>
          <w:rFonts w:ascii="Arial" w:hAnsi="Arial" w:cs="Arial"/>
          <w:color w:val="0070C0"/>
          <w:sz w:val="24"/>
          <w:szCs w:val="24"/>
        </w:rPr>
      </w:pPr>
      <w:r w:rsidRPr="00743EAA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F94927">
        <w:rPr>
          <w:rFonts w:ascii="Arial" w:hAnsi="Arial" w:cs="Arial"/>
          <w:color w:val="0070C0"/>
          <w:sz w:val="24"/>
          <w:szCs w:val="24"/>
        </w:rPr>
        <w:t>1</w:t>
      </w:r>
      <w:r w:rsidR="00CA7AA7">
        <w:rPr>
          <w:rFonts w:ascii="Arial" w:hAnsi="Arial" w:cs="Arial"/>
          <w:color w:val="0070C0"/>
          <w:sz w:val="24"/>
          <w:szCs w:val="24"/>
        </w:rPr>
        <w:t>2</w:t>
      </w:r>
    </w:p>
    <w:p w:rsidR="008A7FA7" w:rsidRPr="00A02916" w:rsidRDefault="008A7FA7" w:rsidP="008A7FA7">
      <w:pPr>
        <w:spacing w:after="0" w:line="240" w:lineRule="auto"/>
        <w:ind w:left="4536" w:hanging="141"/>
        <w:rPr>
          <w:rFonts w:ascii="Arial" w:hAnsi="Arial" w:cs="Arial"/>
          <w:color w:val="0070C0"/>
          <w:sz w:val="18"/>
          <w:szCs w:val="18"/>
        </w:rPr>
      </w:pPr>
      <w:r w:rsidRPr="00A02916">
        <w:rPr>
          <w:rFonts w:ascii="Arial" w:hAnsi="Arial" w:cs="Arial"/>
          <w:i/>
          <w:color w:val="0070C0"/>
          <w:sz w:val="18"/>
          <w:szCs w:val="18"/>
        </w:rPr>
        <w:t xml:space="preserve">  (składa Wykonawca, Wykonawcy wspólnie ubiegający się  o udzielenie zamówienia, podmiot udostępniający zasoby</w:t>
      </w:r>
      <w:r w:rsidRPr="00A02916">
        <w:rPr>
          <w:rFonts w:ascii="Arial" w:hAnsi="Arial" w:cs="Arial"/>
          <w:color w:val="0070C0"/>
          <w:sz w:val="18"/>
          <w:szCs w:val="18"/>
        </w:rPr>
        <w:t>)</w:t>
      </w:r>
    </w:p>
    <w:p w:rsidR="008A7FA7" w:rsidRPr="008A7FA7" w:rsidRDefault="008A7FA7" w:rsidP="00AE3614">
      <w:pPr>
        <w:jc w:val="right"/>
        <w:rPr>
          <w:rFonts w:ascii="Arial" w:hAnsi="Arial" w:cs="Arial"/>
          <w:sz w:val="24"/>
          <w:szCs w:val="24"/>
        </w:rPr>
      </w:pP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168AF" w:rsidRDefault="00C168AF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</w:t>
      </w: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E3614" w:rsidRDefault="00AE3614" w:rsidP="00CA7AA7">
      <w:pPr>
        <w:spacing w:after="0" w:line="25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aktualności informacji zawartych w oświadczeniu, </w:t>
      </w:r>
    </w:p>
    <w:p w:rsidR="00AE3614" w:rsidRDefault="00AE3614" w:rsidP="00CA7AA7">
      <w:pPr>
        <w:spacing w:after="0" w:line="25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 którym mowa w art. 125 ust. 1  ustawy PZP</w:t>
      </w:r>
    </w:p>
    <w:p w:rsidR="00F958D7" w:rsidRDefault="00F958D7" w:rsidP="00CA7AA7">
      <w:pPr>
        <w:widowControl w:val="0"/>
        <w:tabs>
          <w:tab w:val="left" w:leader="dot" w:pos="8222"/>
        </w:tabs>
        <w:spacing w:after="0" w:line="250" w:lineRule="auto"/>
        <w:ind w:right="-332"/>
        <w:jc w:val="both"/>
        <w:rPr>
          <w:rFonts w:ascii="Arial" w:hAnsi="Arial" w:cs="Arial"/>
          <w:sz w:val="24"/>
          <w:szCs w:val="24"/>
        </w:rPr>
      </w:pPr>
    </w:p>
    <w:p w:rsidR="00E723B2" w:rsidRDefault="00E723B2" w:rsidP="00CA7AA7">
      <w:pPr>
        <w:widowControl w:val="0"/>
        <w:tabs>
          <w:tab w:val="left" w:leader="dot" w:pos="8222"/>
        </w:tabs>
        <w:spacing w:after="0" w:line="250" w:lineRule="auto"/>
        <w:ind w:right="-332"/>
        <w:jc w:val="both"/>
        <w:rPr>
          <w:rFonts w:ascii="Arial" w:hAnsi="Arial" w:cs="Arial"/>
          <w:sz w:val="24"/>
          <w:szCs w:val="24"/>
        </w:rPr>
      </w:pPr>
    </w:p>
    <w:p w:rsidR="00CA615A" w:rsidRPr="00AA1B63" w:rsidRDefault="00AE3614" w:rsidP="000702D3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  <w:r w:rsidRPr="00AA1B63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:rsidR="00AE3614" w:rsidRPr="00AA1B63" w:rsidRDefault="00AE3614" w:rsidP="000702D3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  <w:r w:rsidRPr="00AA1B63">
        <w:rPr>
          <w:rFonts w:ascii="Arial" w:hAnsi="Arial" w:cs="Arial"/>
          <w:sz w:val="24"/>
          <w:szCs w:val="24"/>
        </w:rPr>
        <w:t xml:space="preserve"> </w:t>
      </w:r>
    </w:p>
    <w:p w:rsidR="004D1839" w:rsidRPr="00AA1B63" w:rsidRDefault="004D1839" w:rsidP="004D1839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bookmarkStart w:id="1" w:name="_Hlk228954890"/>
      <w:r w:rsidRPr="00AA1B63">
        <w:rPr>
          <w:rFonts w:ascii="Arial" w:hAnsi="Arial" w:cs="Arial"/>
          <w:b/>
          <w:sz w:val="23"/>
          <w:szCs w:val="23"/>
        </w:rPr>
        <w:t>Przebudowa nawierzchni ulicy Jagiellońskiej w Kielcach</w:t>
      </w:r>
    </w:p>
    <w:p w:rsidR="004D1839" w:rsidRPr="00AA1B63" w:rsidRDefault="004D1839" w:rsidP="004D1839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AA1B63">
        <w:rPr>
          <w:rFonts w:ascii="Arial" w:hAnsi="Arial" w:cs="Arial"/>
          <w:b/>
          <w:sz w:val="23"/>
          <w:szCs w:val="23"/>
        </w:rPr>
        <w:t>(odcinek od km 0+000 do km 0+673) w ramach zadania:</w:t>
      </w:r>
    </w:p>
    <w:p w:rsidR="004D1839" w:rsidRPr="00AA1B63" w:rsidRDefault="004D1839" w:rsidP="004D1839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AA1B63">
        <w:rPr>
          <w:rFonts w:ascii="Arial" w:hAnsi="Arial" w:cs="Arial"/>
          <w:b/>
          <w:sz w:val="23"/>
          <w:szCs w:val="23"/>
        </w:rPr>
        <w:t>Program przebudowy nawierzchni ulic na terenie Miasta Kielce – Kielce bez dziur</w:t>
      </w:r>
    </w:p>
    <w:p w:rsidR="004D1839" w:rsidRPr="00AA1B63" w:rsidRDefault="004D1839" w:rsidP="004D1839">
      <w:pPr>
        <w:widowControl w:val="0"/>
        <w:spacing w:after="0" w:line="336" w:lineRule="auto"/>
        <w:jc w:val="center"/>
        <w:rPr>
          <w:rFonts w:ascii="Arial" w:hAnsi="Arial" w:cs="Arial"/>
          <w:b/>
          <w:snapToGrid w:val="0"/>
          <w:sz w:val="23"/>
          <w:szCs w:val="23"/>
        </w:rPr>
      </w:pPr>
      <w:r w:rsidRPr="00AA1B63">
        <w:rPr>
          <w:rFonts w:ascii="Arial" w:hAnsi="Arial" w:cs="Arial"/>
          <w:b/>
          <w:snapToGrid w:val="0"/>
          <w:sz w:val="23"/>
          <w:szCs w:val="23"/>
        </w:rPr>
        <w:t>Postępowanie nr: WZP.26.1.28.2026</w:t>
      </w:r>
    </w:p>
    <w:bookmarkEnd w:id="1"/>
    <w:p w:rsidR="00C168AF" w:rsidRPr="00AA1B63" w:rsidRDefault="00C168AF" w:rsidP="000702D3">
      <w:pPr>
        <w:widowControl w:val="0"/>
        <w:tabs>
          <w:tab w:val="left" w:leader="dot" w:pos="8222"/>
        </w:tabs>
        <w:spacing w:after="0" w:line="312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AE3614" w:rsidRPr="00AA1B63" w:rsidRDefault="00AE3614" w:rsidP="000702D3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AA1B63">
        <w:rPr>
          <w:rFonts w:ascii="Arial" w:hAnsi="Arial" w:cs="Arial"/>
          <w:sz w:val="24"/>
          <w:szCs w:val="24"/>
        </w:rPr>
        <w:t xml:space="preserve">prowadzonego zgodnie z art. 275 pkt 1 ustawy PZP przez </w:t>
      </w:r>
      <w:r w:rsidRPr="00AA1B63">
        <w:rPr>
          <w:rFonts w:ascii="Arial" w:hAnsi="Arial" w:cs="Arial"/>
          <w:b/>
          <w:sz w:val="24"/>
          <w:szCs w:val="24"/>
        </w:rPr>
        <w:t>Gminę Kielce - Miejski Zarząd Dróg w Kielcach,  ul. </w:t>
      </w:r>
      <w:proofErr w:type="spellStart"/>
      <w:r w:rsidRPr="00AA1B63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AA1B63">
        <w:rPr>
          <w:rFonts w:ascii="Arial" w:hAnsi="Arial" w:cs="Arial"/>
          <w:b/>
          <w:sz w:val="24"/>
          <w:szCs w:val="24"/>
        </w:rPr>
        <w:t xml:space="preserve"> 7,  25-395 Kielce</w:t>
      </w:r>
      <w:r w:rsidR="00F958D7" w:rsidRPr="00AA1B63">
        <w:rPr>
          <w:rFonts w:ascii="Arial" w:hAnsi="Arial" w:cs="Arial"/>
          <w:sz w:val="24"/>
          <w:szCs w:val="24"/>
        </w:rPr>
        <w:t xml:space="preserve"> </w:t>
      </w:r>
      <w:r w:rsidRPr="00AA1B63">
        <w:rPr>
          <w:rFonts w:ascii="Arial" w:hAnsi="Arial" w:cs="Arial"/>
          <w:sz w:val="24"/>
          <w:szCs w:val="24"/>
        </w:rPr>
        <w:t xml:space="preserve">oświadczam,                     że wszystkie informacje zawarte w złożonym przeze mnie wcześniej oświadczeniu, </w:t>
      </w:r>
      <w:r w:rsidRPr="00AA1B63">
        <w:rPr>
          <w:rFonts w:ascii="Arial" w:hAnsi="Arial" w:cs="Arial"/>
          <w:sz w:val="24"/>
          <w:szCs w:val="24"/>
        </w:rPr>
        <w:br/>
        <w:t>o którym mowa w art. 125 pkt 1 PZP nadal są aktualne.</w:t>
      </w:r>
    </w:p>
    <w:p w:rsidR="00CA615A" w:rsidRDefault="00CA615A" w:rsidP="00F9492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</w:p>
    <w:p w:rsidR="00152E77" w:rsidRDefault="00152E77" w:rsidP="00F9492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</w:p>
    <w:p w:rsidR="00AE3614" w:rsidRDefault="00AE3614" w:rsidP="00AE3614">
      <w:pPr>
        <w:jc w:val="center"/>
        <w:rPr>
          <w:rFonts w:ascii="Arial" w:hAnsi="Arial" w:cs="Arial"/>
          <w:sz w:val="20"/>
          <w:szCs w:val="20"/>
        </w:rPr>
      </w:pPr>
    </w:p>
    <w:p w:rsidR="00AE3614" w:rsidRPr="00AA748D" w:rsidRDefault="00AE3614" w:rsidP="00AE3614">
      <w:pPr>
        <w:tabs>
          <w:tab w:val="left" w:leader="dot" w:pos="9639"/>
        </w:tabs>
        <w:spacing w:after="0" w:line="240" w:lineRule="auto"/>
        <w:ind w:left="5670"/>
        <w:rPr>
          <w:rFonts w:ascii="Times New Roman" w:eastAsia="Times New Roman" w:hAnsi="Times New Roman"/>
          <w:color w:val="BFBFBF" w:themeColor="background1" w:themeShade="BF"/>
          <w:sz w:val="24"/>
          <w:szCs w:val="20"/>
          <w:lang w:eastAsia="pl-PL"/>
        </w:rPr>
      </w:pPr>
      <w:r w:rsidRPr="00AA748D">
        <w:rPr>
          <w:rFonts w:ascii="Times New Roman" w:eastAsia="Times New Roman" w:hAnsi="Times New Roman"/>
          <w:color w:val="BFBFBF" w:themeColor="background1" w:themeShade="BF"/>
          <w:sz w:val="24"/>
          <w:szCs w:val="20"/>
          <w:lang w:eastAsia="pl-PL"/>
        </w:rPr>
        <w:t xml:space="preserve">   …………………………………</w:t>
      </w:r>
    </w:p>
    <w:p w:rsidR="00AE3614" w:rsidRPr="00AA748D" w:rsidRDefault="00AE3614" w:rsidP="00AE3614">
      <w:pPr>
        <w:spacing w:after="0" w:line="240" w:lineRule="auto"/>
        <w:ind w:left="5670"/>
        <w:jc w:val="center"/>
        <w:rPr>
          <w:rFonts w:ascii="Times New Roman" w:eastAsia="Times New Roman" w:hAnsi="Times New Roman"/>
          <w:color w:val="BFBFBF" w:themeColor="background1" w:themeShade="BF"/>
          <w:sz w:val="18"/>
          <w:szCs w:val="18"/>
          <w:lang w:eastAsia="pl-PL"/>
        </w:rPr>
      </w:pPr>
      <w:r w:rsidRPr="00AA748D">
        <w:rPr>
          <w:rFonts w:ascii="Times New Roman" w:eastAsia="Times New Roman" w:hAnsi="Times New Roman"/>
          <w:color w:val="BFBFBF" w:themeColor="background1" w:themeShade="BF"/>
          <w:sz w:val="18"/>
          <w:szCs w:val="18"/>
          <w:lang w:eastAsia="pl-PL"/>
        </w:rPr>
        <w:t>(podpisy osób uprawnionych do składania oświadczeń woli w imieniu Wykonawcy)</w:t>
      </w:r>
    </w:p>
    <w:p w:rsidR="00AE3614" w:rsidRDefault="00AE3614" w:rsidP="00AE361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8A7FA7" w:rsidRDefault="008A7FA7" w:rsidP="008A7FA7">
      <w:pPr>
        <w:spacing w:after="0" w:line="240" w:lineRule="auto"/>
        <w:rPr>
          <w:rFonts w:ascii="Arial" w:hAnsi="Arial" w:cs="Arial"/>
          <w:color w:val="0070C0"/>
          <w:sz w:val="20"/>
          <w:szCs w:val="20"/>
          <w:u w:val="single"/>
        </w:rPr>
      </w:pPr>
      <w:r>
        <w:rPr>
          <w:rFonts w:ascii="Arial" w:hAnsi="Arial" w:cs="Arial"/>
          <w:color w:val="0070C0"/>
          <w:sz w:val="20"/>
          <w:szCs w:val="20"/>
          <w:u w:val="single"/>
        </w:rPr>
        <w:t>Informacja dla Wykonawcy:</w:t>
      </w:r>
    </w:p>
    <w:p w:rsidR="008A7FA7" w:rsidRDefault="008A7FA7" w:rsidP="008A7FA7">
      <w:pPr>
        <w:spacing w:after="0" w:line="240" w:lineRule="auto"/>
        <w:rPr>
          <w:rFonts w:ascii="Arial" w:hAnsi="Arial" w:cs="Arial"/>
          <w:color w:val="0070C0"/>
          <w:sz w:val="20"/>
          <w:szCs w:val="20"/>
          <w:u w:val="single"/>
        </w:rPr>
      </w:pPr>
    </w:p>
    <w:p w:rsidR="001D5FF9" w:rsidRDefault="008A7FA7" w:rsidP="00AE3614">
      <w:pPr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Oświadczenie składa</w:t>
      </w:r>
      <w:r w:rsidR="00A02916">
        <w:rPr>
          <w:rFonts w:ascii="Arial" w:hAnsi="Arial" w:cs="Arial"/>
          <w:color w:val="0070C0"/>
          <w:sz w:val="20"/>
          <w:szCs w:val="20"/>
        </w:rPr>
        <w:t>ne jest na wezwanie Zamawiającego kierowane do</w:t>
      </w:r>
      <w:r>
        <w:rPr>
          <w:rFonts w:ascii="Arial" w:hAnsi="Arial" w:cs="Arial"/>
          <w:color w:val="0070C0"/>
          <w:sz w:val="20"/>
          <w:szCs w:val="20"/>
        </w:rPr>
        <w:t xml:space="preserve"> Wykonawc</w:t>
      </w:r>
      <w:r w:rsidR="00A02916">
        <w:rPr>
          <w:rFonts w:ascii="Arial" w:hAnsi="Arial" w:cs="Arial"/>
          <w:color w:val="0070C0"/>
          <w:sz w:val="20"/>
          <w:szCs w:val="20"/>
        </w:rPr>
        <w:t>y</w:t>
      </w:r>
      <w:r>
        <w:rPr>
          <w:rFonts w:ascii="Arial" w:hAnsi="Arial" w:cs="Arial"/>
          <w:color w:val="0070C0"/>
          <w:sz w:val="20"/>
          <w:szCs w:val="20"/>
        </w:rPr>
        <w:t>, którego oferta zosta</w:t>
      </w:r>
      <w:r w:rsidR="00A02916">
        <w:rPr>
          <w:rFonts w:ascii="Arial" w:hAnsi="Arial" w:cs="Arial"/>
          <w:color w:val="0070C0"/>
          <w:sz w:val="20"/>
          <w:szCs w:val="20"/>
        </w:rPr>
        <w:t>ła</w:t>
      </w:r>
      <w:r>
        <w:rPr>
          <w:rFonts w:ascii="Arial" w:hAnsi="Arial" w:cs="Arial"/>
          <w:color w:val="0070C0"/>
          <w:sz w:val="20"/>
          <w:szCs w:val="20"/>
        </w:rPr>
        <w:t xml:space="preserve"> </w:t>
      </w:r>
      <w:r w:rsidR="00A02916">
        <w:rPr>
          <w:rFonts w:ascii="Arial" w:hAnsi="Arial" w:cs="Arial"/>
          <w:color w:val="0070C0"/>
          <w:sz w:val="20"/>
          <w:szCs w:val="20"/>
        </w:rPr>
        <w:t xml:space="preserve">oceniona </w:t>
      </w:r>
      <w:r>
        <w:rPr>
          <w:rFonts w:ascii="Arial" w:hAnsi="Arial" w:cs="Arial"/>
          <w:color w:val="0070C0"/>
          <w:sz w:val="20"/>
          <w:szCs w:val="20"/>
        </w:rPr>
        <w:t>najwyżej</w:t>
      </w:r>
      <w:r w:rsidR="00A02916">
        <w:rPr>
          <w:rFonts w:ascii="Arial" w:hAnsi="Arial" w:cs="Arial"/>
          <w:color w:val="0070C0"/>
          <w:sz w:val="20"/>
          <w:szCs w:val="20"/>
        </w:rPr>
        <w:t>.</w:t>
      </w:r>
    </w:p>
    <w:sectPr w:rsidR="001D5FF9" w:rsidSect="00342C74">
      <w:pgSz w:w="11906" w:h="16838"/>
      <w:pgMar w:top="1417" w:right="1274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26F" w:rsidRDefault="00BD326F" w:rsidP="00BD326F">
      <w:pPr>
        <w:spacing w:after="0" w:line="240" w:lineRule="auto"/>
      </w:pPr>
      <w:r>
        <w:separator/>
      </w:r>
    </w:p>
  </w:endnote>
  <w:endnote w:type="continuationSeparator" w:id="0">
    <w:p w:rsidR="00BD326F" w:rsidRDefault="00BD326F" w:rsidP="00BD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26F" w:rsidRDefault="00BD326F" w:rsidP="00BD326F">
      <w:pPr>
        <w:spacing w:after="0" w:line="240" w:lineRule="auto"/>
      </w:pPr>
      <w:r>
        <w:separator/>
      </w:r>
    </w:p>
  </w:footnote>
  <w:footnote w:type="continuationSeparator" w:id="0">
    <w:p w:rsidR="00BD326F" w:rsidRDefault="00BD326F" w:rsidP="00BD3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BC2"/>
    <w:rsid w:val="00045A04"/>
    <w:rsid w:val="000702D3"/>
    <w:rsid w:val="000C4A48"/>
    <w:rsid w:val="00132BC2"/>
    <w:rsid w:val="00152E77"/>
    <w:rsid w:val="00187227"/>
    <w:rsid w:val="00190DD4"/>
    <w:rsid w:val="001C3B72"/>
    <w:rsid w:val="001D5FF9"/>
    <w:rsid w:val="001F0CE2"/>
    <w:rsid w:val="002511C1"/>
    <w:rsid w:val="00277523"/>
    <w:rsid w:val="00342C74"/>
    <w:rsid w:val="0041262F"/>
    <w:rsid w:val="00424812"/>
    <w:rsid w:val="00447D83"/>
    <w:rsid w:val="00455388"/>
    <w:rsid w:val="004608A9"/>
    <w:rsid w:val="004974D0"/>
    <w:rsid w:val="004D1839"/>
    <w:rsid w:val="00517828"/>
    <w:rsid w:val="0054577A"/>
    <w:rsid w:val="00557040"/>
    <w:rsid w:val="00561FD1"/>
    <w:rsid w:val="00645EC9"/>
    <w:rsid w:val="00734E3B"/>
    <w:rsid w:val="00735F59"/>
    <w:rsid w:val="00743EAA"/>
    <w:rsid w:val="00784CFC"/>
    <w:rsid w:val="007E2D26"/>
    <w:rsid w:val="00872416"/>
    <w:rsid w:val="008A0A52"/>
    <w:rsid w:val="008A7FA7"/>
    <w:rsid w:val="008B3A09"/>
    <w:rsid w:val="009C1FBA"/>
    <w:rsid w:val="00A02916"/>
    <w:rsid w:val="00A9331B"/>
    <w:rsid w:val="00AA1B63"/>
    <w:rsid w:val="00AA748D"/>
    <w:rsid w:val="00AE3614"/>
    <w:rsid w:val="00BD326F"/>
    <w:rsid w:val="00C02926"/>
    <w:rsid w:val="00C168AF"/>
    <w:rsid w:val="00C332BD"/>
    <w:rsid w:val="00C730BC"/>
    <w:rsid w:val="00CA615A"/>
    <w:rsid w:val="00CA7AA7"/>
    <w:rsid w:val="00CB6216"/>
    <w:rsid w:val="00D51CAA"/>
    <w:rsid w:val="00D81C95"/>
    <w:rsid w:val="00DD0C73"/>
    <w:rsid w:val="00E723B2"/>
    <w:rsid w:val="00E77251"/>
    <w:rsid w:val="00E80D8E"/>
    <w:rsid w:val="00E87E66"/>
    <w:rsid w:val="00F03A65"/>
    <w:rsid w:val="00F6638F"/>
    <w:rsid w:val="00F94927"/>
    <w:rsid w:val="00F958D7"/>
    <w:rsid w:val="00FA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361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2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D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26F"/>
  </w:style>
  <w:style w:type="paragraph" w:styleId="Stopka">
    <w:name w:val="footer"/>
    <w:basedOn w:val="Normalny"/>
    <w:link w:val="StopkaZnak"/>
    <w:uiPriority w:val="99"/>
    <w:unhideWhenUsed/>
    <w:rsid w:val="00BD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26F"/>
  </w:style>
  <w:style w:type="paragraph" w:styleId="Akapitzlist">
    <w:name w:val="List Paragraph"/>
    <w:basedOn w:val="Normalny"/>
    <w:uiPriority w:val="34"/>
    <w:qFormat/>
    <w:rsid w:val="00CA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857F30C</Template>
  <TotalTime>0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Dróg w Kielcach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Celowska</dc:creator>
  <cp:keywords/>
  <dc:description/>
  <cp:lastModifiedBy>Justyna Kubikowska</cp:lastModifiedBy>
  <cp:revision>3</cp:revision>
  <cp:lastPrinted>2025-04-15T07:13:00Z</cp:lastPrinted>
  <dcterms:created xsi:type="dcterms:W3CDTF">2026-05-07T05:45:00Z</dcterms:created>
  <dcterms:modified xsi:type="dcterms:W3CDTF">2026-05-07T05:45:00Z</dcterms:modified>
</cp:coreProperties>
</file>